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2A36310"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w:t>
      </w:r>
      <w:r w:rsidR="00054F8C">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A9447E">
        <w:rPr>
          <w:rFonts w:eastAsia="Times New Roman"/>
          <w:b/>
          <w:noProof/>
          <w:sz w:val="24"/>
        </w:rPr>
        <w:t>201936</w:t>
      </w:r>
      <w:bookmarkStart w:id="4" w:name="_GoBack"/>
      <w:bookmarkEnd w:id="4"/>
    </w:p>
    <w:p w14:paraId="38445688" w14:textId="48BF5A94"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054F8C">
        <w:rPr>
          <w:rFonts w:eastAsia="SimSun"/>
          <w:bCs w:val="0"/>
          <w:sz w:val="24"/>
          <w:lang w:eastAsia="zh-CN"/>
        </w:rPr>
        <w:t>17</w:t>
      </w:r>
      <w:r w:rsidR="006D4E0E">
        <w:rPr>
          <w:rFonts w:eastAsia="SimSun"/>
          <w:bCs w:val="0"/>
          <w:sz w:val="24"/>
          <w:lang w:eastAsia="zh-CN"/>
        </w:rPr>
        <w:t xml:space="preserve"> - </w:t>
      </w:r>
      <w:r w:rsidR="00054F8C">
        <w:rPr>
          <w:rFonts w:eastAsia="SimSun"/>
          <w:bCs w:val="0"/>
          <w:sz w:val="24"/>
          <w:lang w:eastAsia="zh-CN"/>
        </w:rPr>
        <w:t>24</w:t>
      </w:r>
      <w:r>
        <w:rPr>
          <w:rFonts w:eastAsia="SimSun"/>
          <w:bCs w:val="0"/>
          <w:sz w:val="24"/>
          <w:lang w:eastAsia="zh-CN"/>
        </w:rPr>
        <w:t xml:space="preserve"> </w:t>
      </w:r>
      <w:r w:rsidR="00054F8C">
        <w:rPr>
          <w:rFonts w:eastAsia="SimSun"/>
          <w:bCs w:val="0"/>
          <w:sz w:val="24"/>
          <w:lang w:eastAsia="zh-CN"/>
        </w:rPr>
        <w:t>Jan</w:t>
      </w:r>
      <w:r w:rsidRPr="009F4EEE">
        <w:rPr>
          <w:rFonts w:eastAsia="SimSun"/>
          <w:bCs w:val="0"/>
          <w:sz w:val="24"/>
          <w:lang w:eastAsia="zh-CN"/>
        </w:rPr>
        <w:t xml:space="preserve"> 20</w:t>
      </w:r>
      <w:bookmarkEnd w:id="5"/>
      <w:bookmarkEnd w:id="6"/>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F5ACE2A"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A2227">
        <w:rPr>
          <w:rFonts w:ascii="Arial" w:hAnsi="Arial" w:cs="Arial"/>
          <w:sz w:val="22"/>
        </w:rPr>
        <w:t xml:space="preserve">FR2 </w:t>
      </w:r>
      <w:r w:rsidR="00C71D3F">
        <w:rPr>
          <w:rFonts w:ascii="Arial" w:hAnsi="Arial" w:cs="Arial"/>
          <w:sz w:val="22"/>
        </w:rPr>
        <w:t>In-band OBUE and NF</w:t>
      </w:r>
    </w:p>
    <w:p w14:paraId="0F34F3E0" w14:textId="71FCDB6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A9447E">
        <w:rPr>
          <w:rFonts w:ascii="Arial" w:hAnsi="Arial" w:cs="Arial"/>
          <w:sz w:val="22"/>
        </w:rPr>
        <w:t>6.5.3.2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59C50A96" w:rsidR="00C71D3F" w:rsidRDefault="00C71D3F" w:rsidP="004A2227">
      <w:pPr>
        <w:rPr>
          <w:lang w:eastAsia="zh-CN"/>
        </w:rPr>
      </w:pPr>
      <w:r>
        <w:rPr>
          <w:rFonts w:hint="eastAsia"/>
          <w:lang w:eastAsia="zh-CN"/>
        </w:rPr>
        <w:t>I</w:t>
      </w:r>
      <w:r>
        <w:rPr>
          <w:lang w:eastAsia="zh-CN"/>
        </w:rPr>
        <w:t xml:space="preserve">n the last meeting the issue of inside the passband OBUE requirements were discussed, </w:t>
      </w:r>
      <w:r w:rsidR="004A2227">
        <w:rPr>
          <w:lang w:eastAsia="zh-CN"/>
        </w:rPr>
        <w:t>primarily in the conducted FR1 topic, however similar arguments exist for FR2 radiated.</w:t>
      </w:r>
    </w:p>
    <w:p w14:paraId="5F60B5F1" w14:textId="2EE737F5" w:rsidR="007D4E26" w:rsidRPr="007D4E26" w:rsidRDefault="004A2227" w:rsidP="004A2227">
      <w:pPr>
        <w:rPr>
          <w:lang w:eastAsia="zh-CN"/>
        </w:rPr>
      </w:pPr>
      <w:r>
        <w:rPr>
          <w:lang w:eastAsia="zh-CN"/>
        </w:rPr>
        <w:t>As with FR1 the NF requirement can be fulfilled by an in</w:t>
      </w:r>
      <w:r w:rsidR="007D4E26">
        <w:rPr>
          <w:lang w:eastAsia="zh-CN"/>
        </w:rPr>
        <w:t>-</w:t>
      </w:r>
      <w:r>
        <w:rPr>
          <w:lang w:eastAsia="zh-CN"/>
        </w:rPr>
        <w:t>band noise power measurement which potentially can be part of</w:t>
      </w:r>
      <w:r w:rsidR="007D4E26">
        <w:rPr>
          <w:lang w:eastAsia="zh-CN"/>
        </w:rPr>
        <w:t xml:space="preserve"> the</w:t>
      </w:r>
      <w:r>
        <w:rPr>
          <w:lang w:eastAsia="zh-CN"/>
        </w:rPr>
        <w:t xml:space="preserve"> OBUE </w:t>
      </w:r>
      <w:r w:rsidR="007D4E26">
        <w:rPr>
          <w:lang w:eastAsia="zh-CN"/>
        </w:rPr>
        <w:t>requirement</w:t>
      </w:r>
      <w:r>
        <w:rPr>
          <w:lang w:eastAsia="zh-CN"/>
        </w:rPr>
        <w:t xml:space="preserve"> and hence the NF </w:t>
      </w:r>
      <w:r w:rsidR="007D4E26">
        <w:rPr>
          <w:lang w:eastAsia="zh-CN"/>
        </w:rPr>
        <w:t>subject is linked to the OBUR requirement.</w:t>
      </w:r>
    </w:p>
    <w:p w14:paraId="026158DF" w14:textId="0BE41561" w:rsidR="00975261" w:rsidRDefault="00975261" w:rsidP="00F83302">
      <w:pPr>
        <w:pStyle w:val="Heading1"/>
        <w:numPr>
          <w:ilvl w:val="0"/>
          <w:numId w:val="2"/>
        </w:numPr>
      </w:pPr>
      <w:r>
        <w:t>Discussion</w:t>
      </w:r>
    </w:p>
    <w:p w14:paraId="7DF02BA9" w14:textId="6B37916B" w:rsidR="00013B8E" w:rsidRDefault="00013B8E" w:rsidP="00013B8E">
      <w:pPr>
        <w:pStyle w:val="Heading2"/>
      </w:pPr>
      <w:r>
        <w:t>2.1</w:t>
      </w:r>
      <w:r>
        <w:tab/>
      </w:r>
      <w:r>
        <w:rPr>
          <w:rFonts w:hint="eastAsia"/>
        </w:rPr>
        <w:t>OBUE</w:t>
      </w:r>
    </w:p>
    <w:p w14:paraId="4F2B5C35" w14:textId="4DAF6143" w:rsidR="00C71D3F" w:rsidRDefault="007D4E26" w:rsidP="007D4E26">
      <w:r>
        <w:t>In companion paper on FR1 we discussed how in DL if carriers are not used then they do not need protection from OBUE type requirements so:</w:t>
      </w:r>
    </w:p>
    <w:p w14:paraId="3774F914" w14:textId="72F751C0" w:rsidR="004A6B8E" w:rsidRDefault="004A6B8E" w:rsidP="00C71D3F">
      <w:r w:rsidRPr="004A6B8E">
        <w:rPr>
          <w:b/>
        </w:rPr>
        <w:t>Observation 1:</w:t>
      </w:r>
      <w:r>
        <w:t xml:space="preserve"> Passband OBUE is not needed in DL</w:t>
      </w:r>
    </w:p>
    <w:p w14:paraId="12E90517" w14:textId="0F46DEC0" w:rsidR="00C71D3F" w:rsidRDefault="007D4E26" w:rsidP="00C71D3F">
      <w:r>
        <w:t>In the same paper it was discussed how in the UL the situation was different as signals from different UE’s could be different power levels even if all channels were being used so:</w:t>
      </w:r>
    </w:p>
    <w:p w14:paraId="4AACF10D" w14:textId="46B77F00" w:rsidR="004A6B8E" w:rsidRDefault="004A6B8E" w:rsidP="004A6B8E">
      <w:r w:rsidRPr="004A6B8E">
        <w:rPr>
          <w:b/>
        </w:rPr>
        <w:t>Observation</w:t>
      </w:r>
      <w:r>
        <w:rPr>
          <w:b/>
        </w:rPr>
        <w:t xml:space="preserve"> 2</w:t>
      </w:r>
      <w:r w:rsidRPr="004A6B8E">
        <w:rPr>
          <w:b/>
        </w:rPr>
        <w:t>:</w:t>
      </w:r>
      <w:r>
        <w:t xml:space="preserve"> Protection of a low power channel inside the pass band in the UL may be required.</w:t>
      </w:r>
    </w:p>
    <w:p w14:paraId="5BEEA75F" w14:textId="70E10DAB" w:rsidR="00013B8E" w:rsidRDefault="007D4E26" w:rsidP="004A6B8E">
      <w:pPr>
        <w:tabs>
          <w:tab w:val="left" w:pos="612"/>
        </w:tabs>
      </w:pPr>
      <w:r>
        <w:t>And as with FR1 all repeater may not wish to be suitable for multiple RF channels inside the passband hence:</w:t>
      </w:r>
    </w:p>
    <w:p w14:paraId="2525A179" w14:textId="6264A14B" w:rsidR="00013B8E" w:rsidRDefault="00013B8E" w:rsidP="004A6B8E">
      <w:pPr>
        <w:tabs>
          <w:tab w:val="left" w:pos="612"/>
        </w:tabs>
      </w:pPr>
      <w:r w:rsidRPr="00013B8E">
        <w:rPr>
          <w:b/>
          <w:color w:val="000000" w:themeColor="text1"/>
        </w:rPr>
        <w:t>Observation 3:</w:t>
      </w:r>
      <w:r w:rsidRPr="00013B8E">
        <w:rPr>
          <w:color w:val="000000" w:themeColor="text1"/>
        </w:rPr>
        <w:t xml:space="preserve"> </w:t>
      </w:r>
      <w:r>
        <w:t>OBUE in UL only required if repeater is capable of multiple channels in UL (by declaration).</w:t>
      </w:r>
    </w:p>
    <w:p w14:paraId="2494E2B4" w14:textId="598279D8" w:rsidR="00013B8E" w:rsidRDefault="00013B8E" w:rsidP="00013B8E">
      <w:pPr>
        <w:pStyle w:val="Heading2"/>
      </w:pPr>
      <w:r>
        <w:t>2.2</w:t>
      </w:r>
      <w:r>
        <w:tab/>
        <w:t>Noise Figure</w:t>
      </w:r>
    </w:p>
    <w:p w14:paraId="33C1A8EF" w14:textId="77777777" w:rsidR="007D4E26" w:rsidRDefault="007D4E26" w:rsidP="00013B8E">
      <w:r>
        <w:t>In the WF (R4-2120667) the following options were presented for the noise figure requirement:</w:t>
      </w:r>
    </w:p>
    <w:p w14:paraId="10303A43" w14:textId="77777777" w:rsidR="007D4E26" w:rsidRDefault="007D4E26" w:rsidP="007D4E26">
      <w:pPr>
        <w:ind w:leftChars="100" w:left="200"/>
        <w:rPr>
          <w:lang w:eastAsia="ko-KR"/>
        </w:rPr>
      </w:pPr>
      <w:r>
        <w:rPr>
          <w:lang w:eastAsia="ko-KR"/>
        </w:rPr>
        <w:t>NF can be covered by the equivalent requirements with below options:</w:t>
      </w:r>
    </w:p>
    <w:p w14:paraId="2537C4BA" w14:textId="77777777" w:rsidR="007D4E26" w:rsidRDefault="007D4E26" w:rsidP="007D4E26">
      <w:pPr>
        <w:ind w:leftChars="200" w:left="400"/>
        <w:rPr>
          <w:lang w:eastAsia="ko-KR"/>
        </w:rPr>
      </w:pPr>
      <w:r>
        <w:rPr>
          <w:lang w:eastAsia="ko-KR"/>
        </w:rPr>
        <w:t>o</w:t>
      </w:r>
      <w:r>
        <w:rPr>
          <w:lang w:eastAsia="ko-KR"/>
        </w:rPr>
        <w:tab/>
        <w:t xml:space="preserve">Option 1: Perform EVM conformance test with minimum input power </w:t>
      </w:r>
    </w:p>
    <w:p w14:paraId="6782E9BC" w14:textId="77777777" w:rsidR="007D4E26" w:rsidRDefault="007D4E26" w:rsidP="007D4E26">
      <w:pPr>
        <w:ind w:leftChars="200" w:left="400"/>
        <w:rPr>
          <w:lang w:eastAsia="ko-KR"/>
        </w:rPr>
      </w:pPr>
      <w:r>
        <w:rPr>
          <w:lang w:eastAsia="ko-KR"/>
        </w:rPr>
        <w:t>o</w:t>
      </w:r>
      <w:r>
        <w:rPr>
          <w:lang w:eastAsia="ko-KR"/>
        </w:rPr>
        <w:tab/>
        <w:t>Option 2: Absolute maximum output power with no input within part of passband e.g. inside passband OBUE</w:t>
      </w:r>
    </w:p>
    <w:p w14:paraId="244DCD28" w14:textId="77777777" w:rsidR="007D4E26" w:rsidRDefault="007D4E26" w:rsidP="007D4E26">
      <w:pPr>
        <w:ind w:leftChars="200" w:left="400"/>
        <w:rPr>
          <w:lang w:eastAsia="ko-KR"/>
        </w:rPr>
      </w:pPr>
      <w:r>
        <w:rPr>
          <w:lang w:eastAsia="ko-KR"/>
        </w:rPr>
        <w:t>o</w:t>
      </w:r>
      <w:r>
        <w:rPr>
          <w:lang w:eastAsia="ko-KR"/>
        </w:rPr>
        <w:tab/>
        <w:t>Only one option should be selected in the end from RAN4 core requirements aspect</w:t>
      </w:r>
    </w:p>
    <w:p w14:paraId="2C1CA7F8" w14:textId="546EE89C" w:rsidR="00013B8E" w:rsidRDefault="007D4E26" w:rsidP="004A6B8E">
      <w:pPr>
        <w:tabs>
          <w:tab w:val="left" w:pos="612"/>
        </w:tabs>
      </w:pPr>
      <w:r>
        <w:t>As with FR1 we believe inside passband OBURE is only required in UL under certain circumstances and as such cannot be used (alone) to cover the NF requirement. As such option 1 is a better way of characterising NF and should be used.</w:t>
      </w:r>
    </w:p>
    <w:p w14:paraId="34B4CB10" w14:textId="539C31BE" w:rsidR="00013B8E" w:rsidRDefault="00013B8E" w:rsidP="004A6B8E">
      <w:pPr>
        <w:tabs>
          <w:tab w:val="left" w:pos="612"/>
        </w:tabs>
      </w:pPr>
      <w:r w:rsidRPr="00013B8E">
        <w:rPr>
          <w:b/>
        </w:rPr>
        <w:t>Proposal 1:</w:t>
      </w:r>
      <w:r>
        <w:t xml:space="preserve"> Use option 1, EVM with min power, to specify the noise performance.</w:t>
      </w:r>
    </w:p>
    <w:p w14:paraId="33202122" w14:textId="77777777" w:rsidR="007D4E26" w:rsidRDefault="007D4E26" w:rsidP="007D4E26">
      <w:pPr>
        <w:tabs>
          <w:tab w:val="left" w:pos="612"/>
        </w:tabs>
      </w:pPr>
      <w:r>
        <w:t>An example for the minimum power level for the EVM requirement would be:</w:t>
      </w:r>
    </w:p>
    <w:p w14:paraId="72A3D33D" w14:textId="4106D29B" w:rsidR="007D4E26" w:rsidRDefault="007D4E26" w:rsidP="007D4E26">
      <w:pPr>
        <w:rPr>
          <w:lang w:eastAsia="sv-SE"/>
        </w:rPr>
      </w:pPr>
      <w:r>
        <w:rPr>
          <w:lang w:eastAsia="sv-SE"/>
        </w:rPr>
        <w:tab/>
        <w:t>Pin = -174 + 10*log</w:t>
      </w:r>
      <w:r w:rsidRPr="00987A8A">
        <w:rPr>
          <w:vertAlign w:val="subscript"/>
          <w:lang w:eastAsia="sv-SE"/>
        </w:rPr>
        <w:t>10</w:t>
      </w:r>
      <w:r>
        <w:rPr>
          <w:lang w:eastAsia="sv-SE"/>
        </w:rPr>
        <w:t>(CBW) + NF - 20*log</w:t>
      </w:r>
      <w:r w:rsidRPr="00987A8A">
        <w:rPr>
          <w:vertAlign w:val="subscript"/>
          <w:lang w:eastAsia="sv-SE"/>
        </w:rPr>
        <w:t>10</w:t>
      </w:r>
      <w:r>
        <w:rPr>
          <w:lang w:eastAsia="sv-SE"/>
        </w:rPr>
        <w:t>(EVM/100)</w:t>
      </w:r>
    </w:p>
    <w:p w14:paraId="11EBCCB7" w14:textId="19352949" w:rsidR="007D4E26" w:rsidRDefault="007D4E26" w:rsidP="007D4E26">
      <w:pPr>
        <w:rPr>
          <w:lang w:eastAsia="sv-SE"/>
        </w:rPr>
      </w:pPr>
      <w:r>
        <w:rPr>
          <w:lang w:eastAsia="sv-SE"/>
        </w:rPr>
        <w:lastRenderedPageBreak/>
        <w:t>For example for a 50MHz channel using 64QAM with a NF requirement of 10dB the minimum input signal to pass EVM requirement must be:</w:t>
      </w:r>
    </w:p>
    <w:p w14:paraId="4E862E6F" w14:textId="2E89B0ED" w:rsidR="007D4E26" w:rsidRPr="007D4E26" w:rsidRDefault="007D4E26" w:rsidP="00807DBA">
      <w:pPr>
        <w:rPr>
          <w:lang w:eastAsia="sv-SE"/>
        </w:rPr>
      </w:pPr>
      <w:r>
        <w:rPr>
          <w:lang w:eastAsia="sv-SE"/>
        </w:rPr>
        <w:tab/>
        <w:t>Pin = -174 + 10*log</w:t>
      </w:r>
      <w:r w:rsidRPr="00987A8A">
        <w:rPr>
          <w:vertAlign w:val="subscript"/>
          <w:lang w:eastAsia="sv-SE"/>
        </w:rPr>
        <w:t>10</w:t>
      </w:r>
      <w:r>
        <w:rPr>
          <w:lang w:eastAsia="sv-SE"/>
        </w:rPr>
        <w:t>(50MHz) + 10 + 20*log</w:t>
      </w:r>
      <w:r w:rsidRPr="00987A8A">
        <w:rPr>
          <w:vertAlign w:val="subscript"/>
          <w:lang w:eastAsia="sv-SE"/>
        </w:rPr>
        <w:t>10</w:t>
      </w:r>
      <w:r>
        <w:rPr>
          <w:lang w:eastAsia="sv-SE"/>
        </w:rPr>
        <w:t>(0.08) = -174 + 70 + 5 + 22 = -65dBm</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29AAD705" w14:textId="3B9119FC" w:rsidR="00390C39" w:rsidRDefault="007D4E26" w:rsidP="00683DED">
      <w:pPr>
        <w:rPr>
          <w:lang w:eastAsia="sv-SE"/>
        </w:rPr>
      </w:pPr>
      <w:r>
        <w:rPr>
          <w:lang w:eastAsia="sv-SE"/>
        </w:rPr>
        <w:t>The observations made for FR1 are the same for FR2 as such:</w:t>
      </w:r>
    </w:p>
    <w:p w14:paraId="619FCE2F" w14:textId="603F4BD9" w:rsidR="00013B8E" w:rsidRDefault="00013B8E" w:rsidP="00013B8E">
      <w:pPr>
        <w:ind w:leftChars="100" w:left="200"/>
      </w:pPr>
      <w:r w:rsidRPr="004A6B8E">
        <w:rPr>
          <w:b/>
        </w:rPr>
        <w:t>Observation 1:</w:t>
      </w:r>
      <w:r>
        <w:t xml:space="preserve"> Passband OBUE is not needed in DL</w:t>
      </w:r>
    </w:p>
    <w:p w14:paraId="4AB5CBC6" w14:textId="77777777" w:rsidR="00013B8E" w:rsidRDefault="00013B8E" w:rsidP="00013B8E">
      <w:pPr>
        <w:ind w:leftChars="100" w:left="200"/>
      </w:pPr>
      <w:r w:rsidRPr="004A6B8E">
        <w:rPr>
          <w:b/>
        </w:rPr>
        <w:t>Observation</w:t>
      </w:r>
      <w:r>
        <w:rPr>
          <w:b/>
        </w:rPr>
        <w:t xml:space="preserve"> 2</w:t>
      </w:r>
      <w:r w:rsidRPr="004A6B8E">
        <w:rPr>
          <w:b/>
        </w:rPr>
        <w:t>:</w:t>
      </w:r>
      <w:r>
        <w:t xml:space="preserve"> Protection of a low power channel inside the pass band in the UL may be required.</w:t>
      </w:r>
    </w:p>
    <w:p w14:paraId="790770ED" w14:textId="1197DEFC" w:rsidR="00013B8E" w:rsidRPr="007D4E26" w:rsidRDefault="007D4E26" w:rsidP="00683DED">
      <w:r w:rsidRPr="007D4E26">
        <w:rPr>
          <w:color w:val="000000" w:themeColor="text1"/>
        </w:rPr>
        <w:t>Hence for the NF requirement.</w:t>
      </w:r>
    </w:p>
    <w:p w14:paraId="44664354" w14:textId="77777777" w:rsidR="00013B8E" w:rsidRDefault="00013B8E" w:rsidP="00013B8E">
      <w:pPr>
        <w:tabs>
          <w:tab w:val="left" w:pos="612"/>
        </w:tabs>
        <w:ind w:leftChars="100" w:left="200"/>
      </w:pPr>
      <w:r w:rsidRPr="00013B8E">
        <w:rPr>
          <w:b/>
        </w:rPr>
        <w:t>Proposal 1:</w:t>
      </w:r>
      <w:r>
        <w:t xml:space="preserve"> Use option 1, EVM with min power, to specify the noise performance.</w:t>
      </w:r>
    </w:p>
    <w:p w14:paraId="224B29AF" w14:textId="0F67AC1D" w:rsidR="00013B8E" w:rsidRPr="00013B8E" w:rsidRDefault="00807DBA" w:rsidP="00683DED">
      <w:r>
        <w:rPr>
          <w:rFonts w:hint="eastAsia"/>
        </w:rPr>
        <w:t>An</w:t>
      </w:r>
      <w:r>
        <w:t xml:space="preserve"> example would be a 8% EVM limit for a 50MHz channel at an input level of -65dBm.</w:t>
      </w:r>
    </w:p>
    <w:sectPr w:rsidR="00013B8E" w:rsidRPr="00013B8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56C6C" w14:textId="77777777" w:rsidR="005929EC" w:rsidRDefault="005929EC">
      <w:r>
        <w:separator/>
      </w:r>
    </w:p>
  </w:endnote>
  <w:endnote w:type="continuationSeparator" w:id="0">
    <w:p w14:paraId="369C7E89" w14:textId="77777777" w:rsidR="005929EC" w:rsidRDefault="0059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4F7C8" w14:textId="77777777" w:rsidR="005929EC" w:rsidRDefault="005929EC">
      <w:r>
        <w:separator/>
      </w:r>
    </w:p>
  </w:footnote>
  <w:footnote w:type="continuationSeparator" w:id="0">
    <w:p w14:paraId="18D316D6" w14:textId="77777777" w:rsidR="005929EC" w:rsidRDefault="00592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4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9447E">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44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6"/>
  </w:num>
  <w:num w:numId="2">
    <w:abstractNumId w:val="4"/>
  </w:num>
  <w:num w:numId="3">
    <w:abstractNumId w:val="17"/>
  </w:num>
  <w:num w:numId="4">
    <w:abstractNumId w:val="24"/>
  </w:num>
  <w:num w:numId="5">
    <w:abstractNumId w:val="13"/>
  </w:num>
  <w:num w:numId="6">
    <w:abstractNumId w:val="9"/>
  </w:num>
  <w:num w:numId="7">
    <w:abstractNumId w:val="0"/>
  </w:num>
  <w:num w:numId="8">
    <w:abstractNumId w:val="1"/>
  </w:num>
  <w:num w:numId="9">
    <w:abstractNumId w:val="7"/>
  </w:num>
  <w:num w:numId="10">
    <w:abstractNumId w:val="25"/>
  </w:num>
  <w:num w:numId="11">
    <w:abstractNumId w:val="14"/>
  </w:num>
  <w:num w:numId="12">
    <w:abstractNumId w:val="8"/>
  </w:num>
  <w:num w:numId="13">
    <w:abstractNumId w:val="21"/>
  </w:num>
  <w:num w:numId="14">
    <w:abstractNumId w:val="5"/>
  </w:num>
  <w:num w:numId="15">
    <w:abstractNumId w:val="15"/>
  </w:num>
  <w:num w:numId="16">
    <w:abstractNumId w:val="20"/>
  </w:num>
  <w:num w:numId="17">
    <w:abstractNumId w:val="2"/>
  </w:num>
  <w:num w:numId="18">
    <w:abstractNumId w:val="23"/>
  </w:num>
  <w:num w:numId="19">
    <w:abstractNumId w:val="18"/>
  </w:num>
  <w:num w:numId="20">
    <w:abstractNumId w:val="12"/>
  </w:num>
  <w:num w:numId="21">
    <w:abstractNumId w:val="6"/>
  </w:num>
  <w:num w:numId="22">
    <w:abstractNumId w:val="11"/>
  </w:num>
  <w:num w:numId="23">
    <w:abstractNumId w:val="22"/>
  </w:num>
  <w:num w:numId="24">
    <w:abstractNumId w:val="3"/>
  </w:num>
  <w:num w:numId="25">
    <w:abstractNumId w:val="19"/>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446B"/>
    <w:rsid w:val="002B6339"/>
    <w:rsid w:val="002B653F"/>
    <w:rsid w:val="002D4665"/>
    <w:rsid w:val="002D6306"/>
    <w:rsid w:val="002E00EE"/>
    <w:rsid w:val="0030736E"/>
    <w:rsid w:val="0031005D"/>
    <w:rsid w:val="00311F54"/>
    <w:rsid w:val="00313C86"/>
    <w:rsid w:val="00314BC1"/>
    <w:rsid w:val="00316A11"/>
    <w:rsid w:val="003172DC"/>
    <w:rsid w:val="003175CD"/>
    <w:rsid w:val="003222A1"/>
    <w:rsid w:val="003225ED"/>
    <w:rsid w:val="003272C6"/>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86CF8"/>
    <w:rsid w:val="00390C39"/>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CC3"/>
    <w:rsid w:val="004A2227"/>
    <w:rsid w:val="004A2E34"/>
    <w:rsid w:val="004A56DF"/>
    <w:rsid w:val="004A6B8E"/>
    <w:rsid w:val="004B4F52"/>
    <w:rsid w:val="004C2894"/>
    <w:rsid w:val="004C3347"/>
    <w:rsid w:val="004C5D74"/>
    <w:rsid w:val="004C6803"/>
    <w:rsid w:val="004C6EC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29EC"/>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75956"/>
    <w:rsid w:val="00683DED"/>
    <w:rsid w:val="006846A4"/>
    <w:rsid w:val="00687518"/>
    <w:rsid w:val="0069362B"/>
    <w:rsid w:val="00694F06"/>
    <w:rsid w:val="0069627A"/>
    <w:rsid w:val="00696741"/>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D4273"/>
    <w:rsid w:val="007D4E26"/>
    <w:rsid w:val="007E120F"/>
    <w:rsid w:val="007E1CB8"/>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07DBA"/>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447E"/>
    <w:rsid w:val="00A9500C"/>
    <w:rsid w:val="00A97534"/>
    <w:rsid w:val="00AA15DA"/>
    <w:rsid w:val="00AA1E39"/>
    <w:rsid w:val="00AA2DE8"/>
    <w:rsid w:val="00AA2F67"/>
    <w:rsid w:val="00AB31E2"/>
    <w:rsid w:val="00AC4CD8"/>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54573"/>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9FAD5-E161-4DD9-A6F4-B22A39950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2022-01-10T20:12:00Z</dcterms:created>
  <dcterms:modified xsi:type="dcterms:W3CDTF">2022-01-10T20:12:00Z</dcterms:modified>
</cp:coreProperties>
</file>